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874E5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Bernard OSBERN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C7942D1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Servant of William Dalby of Oakham.</w:t>
      </w:r>
    </w:p>
    <w:p w14:paraId="33052CA9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</w:p>
    <w:p w14:paraId="688F15FA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</w:p>
    <w:p w14:paraId="544AF5B4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William Dalby of Oakham(q.v.) bequeathed him 40s.</w:t>
      </w:r>
    </w:p>
    <w:p w14:paraId="5AC0EB15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360765A9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pp.24-5)</w:t>
      </w:r>
    </w:p>
    <w:p w14:paraId="54D3E6D9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</w:p>
    <w:p w14:paraId="604C0698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</w:p>
    <w:p w14:paraId="5FA5E768" w14:textId="77777777" w:rsidR="004662C9" w:rsidRDefault="004662C9" w:rsidP="0046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455444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1D909" w14:textId="77777777" w:rsidR="004662C9" w:rsidRDefault="004662C9" w:rsidP="009139A6">
      <w:r>
        <w:separator/>
      </w:r>
    </w:p>
  </w:endnote>
  <w:endnote w:type="continuationSeparator" w:id="0">
    <w:p w14:paraId="4E11377C" w14:textId="77777777" w:rsidR="004662C9" w:rsidRDefault="004662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B0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7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09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E4C5E" w14:textId="77777777" w:rsidR="004662C9" w:rsidRDefault="004662C9" w:rsidP="009139A6">
      <w:r>
        <w:separator/>
      </w:r>
    </w:p>
  </w:footnote>
  <w:footnote w:type="continuationSeparator" w:id="0">
    <w:p w14:paraId="424C28F0" w14:textId="77777777" w:rsidR="004662C9" w:rsidRDefault="004662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11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81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86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2C9"/>
    <w:rsid w:val="000666E0"/>
    <w:rsid w:val="002510B7"/>
    <w:rsid w:val="004662C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6832C"/>
  <w15:chartTrackingRefBased/>
  <w15:docId w15:val="{25489BBD-CE93-4020-9075-8CC24D3C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2C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2022-10-24T20:49:00Z</dcterms:created>
  <dcterms:modified xsi:type="dcterms:W3CDTF">2022-10-24T20:49:00Z</dcterms:modified>
</cp:coreProperties>
</file>